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ADE" w:rsidRDefault="007F6ADE" w:rsidP="007F6AD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FRERE</w:t>
      </w:r>
      <w:r>
        <w:rPr>
          <w:rFonts w:ascii="Times New Roman" w:hAnsi="Arial Unicode MS"/>
        </w:rPr>
        <w:t xml:space="preserve">    (d.1466)</w:t>
      </w:r>
    </w:p>
    <w:p w:rsidR="007F6ADE" w:rsidRDefault="007F6ADE" w:rsidP="007F6AD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Barley.</w:t>
      </w:r>
    </w:p>
    <w:p w:rsidR="007F6ADE" w:rsidRDefault="007F6ADE" w:rsidP="007F6ADE">
      <w:pPr>
        <w:pStyle w:val="Body1"/>
        <w:rPr>
          <w:rFonts w:ascii="Times New Roman" w:hAnsi="Times New Roman"/>
        </w:rPr>
      </w:pPr>
    </w:p>
    <w:p w:rsidR="007F6ADE" w:rsidRDefault="007F6ADE" w:rsidP="007F6ADE">
      <w:pPr>
        <w:pStyle w:val="Body1"/>
        <w:rPr>
          <w:rFonts w:ascii="Times New Roman" w:hAnsi="Times New Roman"/>
        </w:rPr>
      </w:pPr>
    </w:p>
    <w:p w:rsidR="007F6ADE" w:rsidRDefault="007F6ADE" w:rsidP="007F6AD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17 Dec.1466    Administration of his goods and possessions was granted. (W.Y.R. p.65)</w:t>
      </w:r>
    </w:p>
    <w:p w:rsidR="007F6ADE" w:rsidRDefault="007F6ADE" w:rsidP="007F6ADE">
      <w:pPr>
        <w:pStyle w:val="Body1"/>
        <w:rPr>
          <w:rFonts w:ascii="Times New Roman" w:hAnsi="Times New Roman"/>
        </w:rPr>
      </w:pPr>
    </w:p>
    <w:p w:rsidR="007F6ADE" w:rsidRDefault="007F6ADE" w:rsidP="007F6ADE">
      <w:pPr>
        <w:pStyle w:val="Body1"/>
        <w:rPr>
          <w:rFonts w:ascii="Times New Roman" w:hAnsi="Times New Roman"/>
        </w:rPr>
      </w:pPr>
    </w:p>
    <w:p w:rsidR="007F6ADE" w:rsidRDefault="007F6ADE" w:rsidP="007F6AD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9 May 2013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ADE" w:rsidRDefault="007F6ADE" w:rsidP="00564E3C">
      <w:pPr>
        <w:spacing w:after="0" w:line="240" w:lineRule="auto"/>
      </w:pPr>
      <w:r>
        <w:separator/>
      </w:r>
    </w:p>
  </w:endnote>
  <w:endnote w:type="continuationSeparator" w:id="0">
    <w:p w:rsidR="007F6ADE" w:rsidRDefault="007F6AD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6ADE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ADE" w:rsidRDefault="007F6ADE" w:rsidP="00564E3C">
      <w:pPr>
        <w:spacing w:after="0" w:line="240" w:lineRule="auto"/>
      </w:pPr>
      <w:r>
        <w:separator/>
      </w:r>
    </w:p>
  </w:footnote>
  <w:footnote w:type="continuationSeparator" w:id="0">
    <w:p w:rsidR="007F6ADE" w:rsidRDefault="007F6AD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ADE"/>
    <w:rsid w:val="00372DC6"/>
    <w:rsid w:val="00564E3C"/>
    <w:rsid w:val="0064591D"/>
    <w:rsid w:val="007F6AD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BB37D4-7C52-454D-8BF3-F169A72A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7F6ADE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2015-10-27T19:35:00Z</dcterms:created>
  <dcterms:modified xsi:type="dcterms:W3CDTF">2015-10-27T19:36:00Z</dcterms:modified>
</cp:coreProperties>
</file>